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517" w:rsidRPr="00EB5B34" w:rsidRDefault="00143517" w:rsidP="00143517">
      <w:pPr>
        <w:autoSpaceDE w:val="0"/>
        <w:autoSpaceDN w:val="0"/>
        <w:adjustRightInd w:val="0"/>
        <w:rPr>
          <w:rFonts w:asciiTheme="minorHAnsi" w:hAnsiTheme="minorHAnsi" w:cs="Arial"/>
          <w:color w:val="000000"/>
        </w:rPr>
      </w:pPr>
    </w:p>
    <w:p w:rsidR="00143517" w:rsidRDefault="00794BEA" w:rsidP="00EB5B34">
      <w:pPr>
        <w:autoSpaceDE w:val="0"/>
        <w:autoSpaceDN w:val="0"/>
        <w:adjustRightInd w:val="0"/>
        <w:rPr>
          <w:rFonts w:asciiTheme="minorHAnsi" w:hAnsiTheme="minorHAnsi" w:cs="Arial"/>
          <w:b/>
          <w:sz w:val="20"/>
          <w:szCs w:val="20"/>
        </w:rPr>
      </w:pPr>
      <w:r w:rsidRPr="00EB5B34">
        <w:rPr>
          <w:rFonts w:asciiTheme="minorHAnsi" w:hAnsiTheme="minorHAnsi" w:cs="Arial"/>
          <w:b/>
          <w:bCs/>
          <w:iCs/>
          <w:color w:val="000000"/>
          <w:sz w:val="20"/>
          <w:szCs w:val="20"/>
        </w:rPr>
        <w:t xml:space="preserve">Allegato </w:t>
      </w:r>
      <w:r w:rsidR="003B63E5" w:rsidRPr="00EB5B34">
        <w:rPr>
          <w:rFonts w:asciiTheme="minorHAnsi" w:hAnsiTheme="minorHAnsi" w:cs="Arial"/>
          <w:b/>
          <w:bCs/>
          <w:iCs/>
          <w:color w:val="000000"/>
          <w:sz w:val="20"/>
          <w:szCs w:val="20"/>
        </w:rPr>
        <w:t>13</w:t>
      </w:r>
      <w:r w:rsidRPr="00EB5B34">
        <w:rPr>
          <w:rFonts w:asciiTheme="minorHAnsi" w:hAnsiTheme="minorHAnsi" w:cs="Arial"/>
          <w:b/>
          <w:bCs/>
          <w:iCs/>
          <w:color w:val="000000"/>
          <w:sz w:val="20"/>
          <w:szCs w:val="20"/>
        </w:rPr>
        <w:t xml:space="preserve"> -</w:t>
      </w:r>
      <w:r w:rsidR="00143517" w:rsidRPr="00EB5B34">
        <w:rPr>
          <w:rFonts w:asciiTheme="minorHAnsi" w:hAnsiTheme="minorHAnsi" w:cs="Arial"/>
          <w:b/>
          <w:bCs/>
          <w:iCs/>
          <w:color w:val="000000"/>
          <w:sz w:val="20"/>
          <w:szCs w:val="20"/>
        </w:rPr>
        <w:t xml:space="preserve"> </w:t>
      </w:r>
      <w:r w:rsidRPr="00EB5B34">
        <w:rPr>
          <w:rFonts w:asciiTheme="minorHAnsi" w:hAnsiTheme="minorHAnsi" w:cs="Arial"/>
          <w:b/>
          <w:sz w:val="20"/>
          <w:szCs w:val="20"/>
        </w:rPr>
        <w:t>Comunicazione apertura Conto Corrente Vincolato</w:t>
      </w:r>
      <w:r w:rsidR="00EB5B34">
        <w:rPr>
          <w:rFonts w:asciiTheme="minorHAnsi" w:hAnsiTheme="minorHAnsi" w:cs="Arial"/>
          <w:b/>
          <w:sz w:val="20"/>
          <w:szCs w:val="20"/>
        </w:rPr>
        <w:t xml:space="preserve"> </w:t>
      </w:r>
      <w:r w:rsidRPr="00EB5B34">
        <w:rPr>
          <w:rFonts w:asciiTheme="minorHAnsi" w:hAnsiTheme="minorHAnsi" w:cs="Arial"/>
          <w:b/>
          <w:sz w:val="20"/>
          <w:szCs w:val="20"/>
        </w:rPr>
        <w:t>per le richieste di erogazione sulla base di fatture non quietanzate</w:t>
      </w:r>
    </w:p>
    <w:p w:rsidR="00EB5B34" w:rsidRPr="00EB5B34" w:rsidRDefault="00EB5B34" w:rsidP="00EB5B34">
      <w:pPr>
        <w:autoSpaceDE w:val="0"/>
        <w:autoSpaceDN w:val="0"/>
        <w:adjustRightInd w:val="0"/>
        <w:rPr>
          <w:rFonts w:asciiTheme="minorHAnsi" w:hAnsiTheme="minorHAnsi" w:cs="Arial"/>
          <w:b/>
          <w:color w:val="000000"/>
          <w:sz w:val="20"/>
          <w:szCs w:val="20"/>
        </w:rPr>
      </w:pPr>
    </w:p>
    <w:p w:rsidR="00C54156" w:rsidRPr="00EB5B34" w:rsidRDefault="00143517" w:rsidP="00794BEA">
      <w:pPr>
        <w:pStyle w:val="Intestazione"/>
        <w:rPr>
          <w:rFonts w:asciiTheme="minorHAnsi" w:hAnsiTheme="minorHAnsi" w:cs="Arial"/>
          <w:b/>
          <w:i/>
          <w:sz w:val="20"/>
          <w:szCs w:val="20"/>
        </w:rPr>
      </w:pPr>
      <w:r w:rsidRPr="00EB5B34">
        <w:rPr>
          <w:rFonts w:asciiTheme="minorHAnsi" w:hAnsiTheme="minorHAnsi" w:cs="Arial"/>
          <w:b/>
          <w:bCs/>
          <w:i/>
          <w:iCs/>
          <w:color w:val="000000"/>
          <w:sz w:val="20"/>
          <w:szCs w:val="20"/>
        </w:rPr>
        <w:t xml:space="preserve">Da sottoscrivere </w:t>
      </w:r>
      <w:r w:rsidR="00C7247E" w:rsidRPr="00EB5B34">
        <w:rPr>
          <w:rFonts w:asciiTheme="minorHAnsi" w:hAnsiTheme="minorHAnsi" w:cs="Arial"/>
          <w:b/>
          <w:bCs/>
          <w:i/>
          <w:iCs/>
          <w:color w:val="000000"/>
          <w:sz w:val="20"/>
          <w:szCs w:val="20"/>
        </w:rPr>
        <w:t xml:space="preserve">digitalmente </w:t>
      </w:r>
      <w:r w:rsidRPr="00EB5B34">
        <w:rPr>
          <w:rFonts w:asciiTheme="minorHAnsi" w:hAnsiTheme="minorHAnsi" w:cs="Arial"/>
          <w:b/>
          <w:bCs/>
          <w:i/>
          <w:iCs/>
          <w:color w:val="000000"/>
          <w:sz w:val="20"/>
          <w:szCs w:val="20"/>
        </w:rPr>
        <w:t xml:space="preserve">da parte del legale rappresentante della società </w:t>
      </w:r>
      <w:r w:rsidR="00C7247E" w:rsidRPr="00EB5B34">
        <w:rPr>
          <w:rFonts w:asciiTheme="minorHAnsi" w:hAnsiTheme="minorHAnsi" w:cs="Arial"/>
          <w:b/>
          <w:bCs/>
          <w:i/>
          <w:iCs/>
          <w:color w:val="000000"/>
          <w:sz w:val="20"/>
          <w:szCs w:val="20"/>
        </w:rPr>
        <w:t>beneficiaria</w:t>
      </w:r>
      <w:r w:rsidR="001D69AB" w:rsidRPr="00EB5B34">
        <w:rPr>
          <w:rFonts w:asciiTheme="minorHAnsi" w:hAnsiTheme="minorHAnsi" w:cs="Arial"/>
          <w:b/>
          <w:i/>
          <w:sz w:val="20"/>
          <w:szCs w:val="20"/>
        </w:rPr>
        <w:t xml:space="preserve"> </w:t>
      </w:r>
      <w:r w:rsidR="00BE1898" w:rsidRPr="00EB5B34">
        <w:rPr>
          <w:rFonts w:asciiTheme="minorHAnsi" w:hAnsiTheme="minorHAnsi" w:cs="Arial"/>
          <w:b/>
          <w:i/>
          <w:sz w:val="20"/>
          <w:szCs w:val="20"/>
        </w:rPr>
        <w:t>solo in occasione della presentazione del Primo Stato Avanzamento Lavori</w:t>
      </w:r>
      <w:r w:rsidR="0066271D" w:rsidRPr="00EB5B34">
        <w:rPr>
          <w:rFonts w:asciiTheme="minorHAnsi" w:hAnsiTheme="minorHAnsi" w:cs="Arial"/>
          <w:b/>
          <w:i/>
          <w:sz w:val="20"/>
          <w:szCs w:val="20"/>
        </w:rPr>
        <w:t xml:space="preserve"> </w:t>
      </w:r>
      <w:r w:rsidR="00EB5B34">
        <w:rPr>
          <w:rFonts w:asciiTheme="minorHAnsi" w:hAnsiTheme="minorHAnsi" w:cs="Arial"/>
          <w:b/>
          <w:i/>
          <w:sz w:val="20"/>
          <w:szCs w:val="20"/>
        </w:rPr>
        <w:t xml:space="preserve">(SAL) </w:t>
      </w:r>
      <w:r w:rsidR="0066271D" w:rsidRPr="00EB5B34">
        <w:rPr>
          <w:rFonts w:asciiTheme="minorHAnsi" w:hAnsiTheme="minorHAnsi" w:cs="Arial"/>
          <w:b/>
          <w:i/>
          <w:sz w:val="20"/>
          <w:szCs w:val="20"/>
        </w:rPr>
        <w:t>o di richiesta di erogazione in un‘unica soluzione</w:t>
      </w:r>
    </w:p>
    <w:p w:rsidR="00794BEA" w:rsidRPr="00EB5B34" w:rsidRDefault="00794BEA" w:rsidP="00794BEA">
      <w:pPr>
        <w:pStyle w:val="Intestazione"/>
        <w:rPr>
          <w:rFonts w:asciiTheme="minorHAnsi" w:hAnsiTheme="minorHAnsi" w:cs="Arial"/>
          <w:b/>
          <w:i/>
          <w:sz w:val="20"/>
          <w:szCs w:val="20"/>
        </w:rPr>
      </w:pPr>
    </w:p>
    <w:p w:rsidR="00794BEA" w:rsidRPr="00EB5B34" w:rsidRDefault="00794BEA" w:rsidP="00794BEA">
      <w:pPr>
        <w:pStyle w:val="Intestazione"/>
        <w:rPr>
          <w:rFonts w:asciiTheme="minorHAnsi" w:hAnsiTheme="minorHAnsi" w:cs="Arial"/>
          <w:b/>
          <w:i/>
          <w:sz w:val="20"/>
          <w:szCs w:val="20"/>
        </w:rPr>
      </w:pPr>
    </w:p>
    <w:p w:rsidR="00794BEA" w:rsidRPr="00EB5B34" w:rsidRDefault="00794BEA" w:rsidP="00794BEA">
      <w:pPr>
        <w:pStyle w:val="Intestazione"/>
        <w:rPr>
          <w:rFonts w:asciiTheme="minorHAnsi" w:hAnsiTheme="minorHAnsi" w:cs="Arial"/>
          <w:b/>
          <w:i/>
          <w:sz w:val="20"/>
          <w:szCs w:val="20"/>
        </w:rPr>
      </w:pPr>
    </w:p>
    <w:p w:rsidR="00794BEA" w:rsidRPr="00EB5B34" w:rsidRDefault="00EB5B34" w:rsidP="00EB5B34">
      <w:pPr>
        <w:pStyle w:val="Intestazione"/>
        <w:tabs>
          <w:tab w:val="left" w:pos="6379"/>
        </w:tabs>
        <w:ind w:left="5103"/>
        <w:rPr>
          <w:rFonts w:asciiTheme="minorHAnsi" w:hAnsiTheme="minorHAnsi" w:cs="Arial"/>
          <w:b/>
          <w:i/>
          <w:sz w:val="20"/>
          <w:szCs w:val="20"/>
        </w:rPr>
      </w:pPr>
      <w:r>
        <w:rPr>
          <w:rFonts w:asciiTheme="minorHAnsi" w:hAnsiTheme="minorHAnsi" w:cs="Arial"/>
          <w:b/>
          <w:i/>
          <w:sz w:val="20"/>
          <w:szCs w:val="20"/>
        </w:rPr>
        <w:t>A</w:t>
      </w:r>
      <w:r>
        <w:rPr>
          <w:rFonts w:asciiTheme="minorHAnsi" w:hAnsiTheme="minorHAnsi" w:cs="Arial"/>
          <w:b/>
          <w:i/>
          <w:sz w:val="20"/>
          <w:szCs w:val="20"/>
        </w:rPr>
        <w:tab/>
      </w:r>
      <w:r w:rsidR="00794BEA" w:rsidRPr="00EB5B34">
        <w:rPr>
          <w:rFonts w:asciiTheme="minorHAnsi" w:hAnsiTheme="minorHAnsi" w:cs="Arial"/>
          <w:b/>
          <w:i/>
          <w:sz w:val="20"/>
          <w:szCs w:val="20"/>
        </w:rPr>
        <w:t>Invitalia</w:t>
      </w:r>
    </w:p>
    <w:p w:rsidR="00794BEA" w:rsidRPr="00EB5B34" w:rsidRDefault="00EB5B34" w:rsidP="00794BEA">
      <w:pPr>
        <w:pStyle w:val="Intestazione"/>
        <w:ind w:left="5103"/>
        <w:rPr>
          <w:rFonts w:asciiTheme="minorHAnsi" w:hAnsiTheme="minorHAnsi" w:cs="Arial"/>
          <w:b/>
          <w:i/>
          <w:sz w:val="20"/>
          <w:szCs w:val="20"/>
        </w:rPr>
      </w:pPr>
      <w:r>
        <w:rPr>
          <w:rFonts w:asciiTheme="minorHAnsi" w:hAnsiTheme="minorHAnsi" w:cs="Arial"/>
          <w:b/>
          <w:i/>
          <w:sz w:val="20"/>
          <w:szCs w:val="20"/>
        </w:rPr>
        <w:t xml:space="preserve">e p.c. </w:t>
      </w:r>
      <w:r>
        <w:rPr>
          <w:rFonts w:asciiTheme="minorHAnsi" w:hAnsiTheme="minorHAnsi" w:cs="Arial"/>
          <w:b/>
          <w:i/>
          <w:sz w:val="20"/>
          <w:szCs w:val="20"/>
        </w:rPr>
        <w:tab/>
      </w:r>
      <w:r w:rsidR="00794BEA" w:rsidRPr="00EB5B34">
        <w:rPr>
          <w:rFonts w:asciiTheme="minorHAnsi" w:hAnsiTheme="minorHAnsi" w:cs="Arial"/>
          <w:b/>
          <w:i/>
          <w:sz w:val="20"/>
          <w:szCs w:val="20"/>
        </w:rPr>
        <w:t>alla Banca _______________________</w:t>
      </w:r>
    </w:p>
    <w:p w:rsidR="00FC4F1C" w:rsidRPr="00EB5B34" w:rsidRDefault="00FC4F1C" w:rsidP="004F7D2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:rsidR="00794BEA" w:rsidRPr="00EB5B34" w:rsidRDefault="00794BEA" w:rsidP="004F7D2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:rsidR="00794BEA" w:rsidRPr="00EB5B34" w:rsidRDefault="00794BEA" w:rsidP="004F7D2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Arial"/>
          <w:sz w:val="20"/>
          <w:szCs w:val="20"/>
        </w:rPr>
      </w:pPr>
    </w:p>
    <w:p w:rsidR="00794BEA" w:rsidRPr="00EB5B34" w:rsidRDefault="00794BEA" w:rsidP="002B7389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Premesso che, come da contratto di finanziamento stipulato in data </w:t>
      </w:r>
      <w:r w:rsidR="00402D7D" w:rsidRPr="00EB5B34">
        <w:rPr>
          <w:rFonts w:asciiTheme="minorHAnsi" w:hAnsiTheme="minorHAnsi" w:cs="Arial"/>
          <w:color w:val="000000"/>
          <w:sz w:val="20"/>
          <w:szCs w:val="20"/>
        </w:rPr>
        <w:t>________________</w:t>
      </w:r>
      <w:r w:rsidR="00152E7F" w:rsidRPr="00EB5B34">
        <w:rPr>
          <w:rFonts w:asciiTheme="minorHAnsi" w:hAnsiTheme="minorHAnsi" w:cs="Arial"/>
          <w:color w:val="000000"/>
          <w:sz w:val="20"/>
          <w:szCs w:val="20"/>
        </w:rPr>
        <w:t xml:space="preserve">, </w:t>
      </w:r>
      <w:r w:rsidR="00413C8F" w:rsidRPr="00EB5B34">
        <w:rPr>
          <w:rFonts w:asciiTheme="minorHAnsi" w:hAnsiTheme="minorHAnsi" w:cs="Arial"/>
          <w:color w:val="000000"/>
          <w:sz w:val="20"/>
          <w:szCs w:val="20"/>
        </w:rPr>
        <w:t xml:space="preserve">sono state concesse 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alla scrivente </w:t>
      </w:r>
      <w:r w:rsidR="00152E7F" w:rsidRPr="00EB5B34">
        <w:rPr>
          <w:rFonts w:asciiTheme="minorHAnsi" w:hAnsiTheme="minorHAnsi" w:cs="Arial"/>
          <w:color w:val="000000"/>
          <w:sz w:val="20"/>
          <w:szCs w:val="20"/>
        </w:rPr>
        <w:t>società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402D7D" w:rsidRPr="00EB5B34">
        <w:rPr>
          <w:rFonts w:asciiTheme="minorHAnsi" w:hAnsiTheme="minorHAnsi" w:cs="Arial"/>
          <w:color w:val="000000"/>
          <w:sz w:val="20"/>
          <w:szCs w:val="20"/>
        </w:rPr>
        <w:t>_________________________</w:t>
      </w:r>
      <w:r w:rsidR="00413C8F" w:rsidRPr="00EB5B34">
        <w:rPr>
          <w:rFonts w:asciiTheme="minorHAnsi" w:hAnsiTheme="minorHAnsi" w:cs="Arial"/>
          <w:color w:val="000000"/>
          <w:sz w:val="20"/>
          <w:szCs w:val="20"/>
        </w:rPr>
        <w:t>agevolazioni pari ad Euro------------------, di cui u</w:t>
      </w:r>
      <w:r w:rsidR="00152E7F" w:rsidRPr="00EB5B34">
        <w:rPr>
          <w:rFonts w:asciiTheme="minorHAnsi" w:hAnsiTheme="minorHAnsi" w:cs="Arial"/>
          <w:sz w:val="20"/>
          <w:szCs w:val="20"/>
        </w:rPr>
        <w:t xml:space="preserve">n </w:t>
      </w:r>
      <w:r w:rsidR="00413C8F" w:rsidRPr="00EB5B34">
        <w:rPr>
          <w:rFonts w:asciiTheme="minorHAnsi" w:hAnsiTheme="minorHAnsi" w:cs="Arial"/>
          <w:sz w:val="20"/>
          <w:szCs w:val="20"/>
        </w:rPr>
        <w:t xml:space="preserve">contributo a fondo perduto dell’importo massimo di Euro______________________ ed un </w:t>
      </w:r>
      <w:r w:rsidR="00152E7F" w:rsidRPr="00EB5B34">
        <w:rPr>
          <w:rFonts w:asciiTheme="minorHAnsi" w:hAnsiTheme="minorHAnsi" w:cs="Arial"/>
          <w:sz w:val="20"/>
          <w:szCs w:val="20"/>
        </w:rPr>
        <w:t>finanziamento agevolato, dell’importo massimo di Euro</w:t>
      </w:r>
      <w:r w:rsidR="00402D7D" w:rsidRPr="00EB5B34">
        <w:rPr>
          <w:rFonts w:asciiTheme="minorHAnsi" w:hAnsiTheme="minorHAnsi" w:cs="Arial"/>
          <w:sz w:val="20"/>
          <w:szCs w:val="20"/>
        </w:rPr>
        <w:t>______________________</w:t>
      </w:r>
      <w:r w:rsidR="00211E81" w:rsidRPr="00EB5B34">
        <w:rPr>
          <w:rFonts w:asciiTheme="minorHAnsi" w:hAnsiTheme="minorHAnsi" w:cs="Arial"/>
          <w:sz w:val="20"/>
          <w:szCs w:val="20"/>
        </w:rPr>
        <w:t>,</w:t>
      </w:r>
      <w:r w:rsidR="00152E7F" w:rsidRPr="00EB5B34">
        <w:rPr>
          <w:rFonts w:asciiTheme="minorHAnsi" w:hAnsiTheme="minorHAnsi" w:cs="Arial"/>
          <w:sz w:val="20"/>
          <w:szCs w:val="20"/>
        </w:rPr>
        <w:t xml:space="preserve"> per la realizzazione </w:t>
      </w:r>
      <w:r w:rsidR="00413C8F" w:rsidRPr="00EB5B34">
        <w:rPr>
          <w:rFonts w:asciiTheme="minorHAnsi" w:hAnsiTheme="minorHAnsi" w:cs="Arial"/>
          <w:sz w:val="20"/>
          <w:szCs w:val="20"/>
        </w:rPr>
        <w:t xml:space="preserve">dei programmi di spesa di </w:t>
      </w:r>
      <w:r w:rsidR="00152E7F" w:rsidRPr="00EB5B34">
        <w:rPr>
          <w:rFonts w:asciiTheme="minorHAnsi" w:hAnsiTheme="minorHAnsi" w:cs="Arial"/>
          <w:sz w:val="20"/>
          <w:szCs w:val="20"/>
        </w:rPr>
        <w:t xml:space="preserve">cui all’art. </w:t>
      </w:r>
      <w:r w:rsidR="009872C4" w:rsidRPr="00EB5B34">
        <w:rPr>
          <w:rFonts w:asciiTheme="minorHAnsi" w:hAnsiTheme="minorHAnsi" w:cs="Arial"/>
          <w:sz w:val="20"/>
          <w:szCs w:val="20"/>
        </w:rPr>
        <w:t>11</w:t>
      </w:r>
      <w:r w:rsidR="00152E7F" w:rsidRPr="00EB5B34">
        <w:rPr>
          <w:rFonts w:asciiTheme="minorHAnsi" w:hAnsiTheme="minorHAnsi" w:cs="Arial"/>
          <w:sz w:val="20"/>
          <w:szCs w:val="20"/>
        </w:rPr>
        <w:t xml:space="preserve">, comma </w:t>
      </w:r>
      <w:r w:rsidR="009872C4" w:rsidRPr="00EB5B34">
        <w:rPr>
          <w:rFonts w:asciiTheme="minorHAnsi" w:hAnsiTheme="minorHAnsi" w:cs="Arial"/>
          <w:sz w:val="20"/>
          <w:szCs w:val="20"/>
        </w:rPr>
        <w:t>1</w:t>
      </w:r>
      <w:r w:rsidR="00152E7F" w:rsidRPr="00EB5B34">
        <w:rPr>
          <w:rFonts w:asciiTheme="minorHAnsi" w:hAnsiTheme="minorHAnsi" w:cs="Arial"/>
          <w:sz w:val="20"/>
          <w:szCs w:val="20"/>
        </w:rPr>
        <w:t xml:space="preserve"> del </w:t>
      </w:r>
      <w:r w:rsidR="009872C4" w:rsidRPr="00EB5B34">
        <w:rPr>
          <w:rFonts w:asciiTheme="minorHAnsi" w:hAnsiTheme="minorHAnsi" w:cs="Arial"/>
          <w:color w:val="000000"/>
          <w:sz w:val="20"/>
          <w:szCs w:val="20"/>
        </w:rPr>
        <w:t>decreto del Ministro dei Beni e delle Attività culturali e del Turismo 11 maggio 2016</w:t>
      </w:r>
      <w:r w:rsidR="00152E7F" w:rsidRPr="00EB5B34">
        <w:rPr>
          <w:rFonts w:asciiTheme="minorHAnsi" w:hAnsiTheme="minorHAnsi" w:cs="Arial"/>
          <w:color w:val="000000"/>
          <w:sz w:val="20"/>
          <w:szCs w:val="20"/>
        </w:rPr>
        <w:t>,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 si comunica di voler optare per la modalità di erogazione di cui all’art. </w:t>
      </w:r>
      <w:r w:rsidR="009872C4" w:rsidRPr="00EB5B34">
        <w:rPr>
          <w:rFonts w:asciiTheme="minorHAnsi" w:hAnsiTheme="minorHAnsi" w:cs="Arial"/>
          <w:color w:val="000000"/>
          <w:sz w:val="20"/>
          <w:szCs w:val="20"/>
        </w:rPr>
        <w:t>6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, comma </w:t>
      </w:r>
      <w:r w:rsidR="009872C4" w:rsidRPr="00EB5B34">
        <w:rPr>
          <w:rFonts w:asciiTheme="minorHAnsi" w:hAnsiTheme="minorHAnsi" w:cs="Arial"/>
          <w:color w:val="000000"/>
          <w:sz w:val="20"/>
          <w:szCs w:val="20"/>
        </w:rPr>
        <w:t>4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, del </w:t>
      </w:r>
      <w:r w:rsidR="002B7389" w:rsidRPr="00EB5B34">
        <w:rPr>
          <w:rFonts w:asciiTheme="minorHAnsi" w:hAnsiTheme="minorHAnsi" w:cs="Arial"/>
          <w:color w:val="000000"/>
          <w:sz w:val="20"/>
          <w:szCs w:val="20"/>
        </w:rPr>
        <w:t xml:space="preserve">citato 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decreto </w:t>
      </w:r>
      <w:r w:rsidR="009872C4" w:rsidRPr="00EB5B34">
        <w:rPr>
          <w:rFonts w:asciiTheme="minorHAnsi" w:hAnsiTheme="minorHAnsi" w:cs="Arial"/>
          <w:sz w:val="20"/>
          <w:szCs w:val="20"/>
        </w:rPr>
        <w:t>11</w:t>
      </w:r>
      <w:r w:rsidR="002B7389" w:rsidRPr="00EB5B34">
        <w:rPr>
          <w:rFonts w:asciiTheme="minorHAnsi" w:hAnsiTheme="minorHAnsi" w:cs="Arial"/>
          <w:sz w:val="20"/>
          <w:szCs w:val="20"/>
        </w:rPr>
        <w:t xml:space="preserve"> </w:t>
      </w:r>
      <w:r w:rsidR="009872C4" w:rsidRPr="00EB5B34">
        <w:rPr>
          <w:rFonts w:asciiTheme="minorHAnsi" w:hAnsiTheme="minorHAnsi" w:cs="Arial"/>
          <w:sz w:val="20"/>
          <w:szCs w:val="20"/>
        </w:rPr>
        <w:t xml:space="preserve">maggio </w:t>
      </w:r>
      <w:r w:rsidR="002B7389" w:rsidRPr="00EB5B34">
        <w:rPr>
          <w:rFonts w:asciiTheme="minorHAnsi" w:hAnsiTheme="minorHAnsi" w:cs="Arial"/>
          <w:sz w:val="20"/>
          <w:szCs w:val="20"/>
        </w:rPr>
        <w:t>201</w:t>
      </w:r>
      <w:r w:rsidR="009872C4" w:rsidRPr="00EB5B34">
        <w:rPr>
          <w:rFonts w:asciiTheme="minorHAnsi" w:hAnsiTheme="minorHAnsi" w:cs="Arial"/>
          <w:sz w:val="20"/>
          <w:szCs w:val="20"/>
        </w:rPr>
        <w:t>6</w:t>
      </w:r>
      <w:r w:rsidR="002B7389" w:rsidRPr="00EB5B34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(erogazione delle agevolazioni sulla base di fatture d’acquisto non quietanzate) e la conseguente apertura del Conto Corrente Vincolato: </w:t>
      </w:r>
    </w:p>
    <w:p w:rsidR="002B7389" w:rsidRPr="00EB5B34" w:rsidRDefault="002B7389" w:rsidP="002B7389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1260"/>
        <w:gridCol w:w="1260"/>
        <w:gridCol w:w="1440"/>
        <w:gridCol w:w="1630"/>
        <w:gridCol w:w="2510"/>
      </w:tblGrid>
      <w:tr w:rsidR="00C7247E" w:rsidRPr="00EB5B34" w:rsidTr="00A82837">
        <w:trPr>
          <w:jc w:val="center"/>
        </w:trPr>
        <w:tc>
          <w:tcPr>
            <w:tcW w:w="720" w:type="dxa"/>
            <w:vMerge w:val="restart"/>
            <w:vAlign w:val="center"/>
          </w:tcPr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900" w:type="dxa"/>
            <w:vMerge w:val="restart"/>
            <w:vAlign w:val="center"/>
          </w:tcPr>
          <w:p w:rsidR="00C7247E" w:rsidRPr="00EB5B34" w:rsidRDefault="00C7247E" w:rsidP="00A82837">
            <w:pPr>
              <w:ind w:right="72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IT</w:t>
            </w:r>
          </w:p>
        </w:tc>
        <w:tc>
          <w:tcPr>
            <w:tcW w:w="1260" w:type="dxa"/>
          </w:tcPr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COD. CON.</w:t>
            </w:r>
          </w:p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(2 cifre)</w:t>
            </w:r>
          </w:p>
        </w:tc>
        <w:tc>
          <w:tcPr>
            <w:tcW w:w="1260" w:type="dxa"/>
          </w:tcPr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CIN</w:t>
            </w:r>
          </w:p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(1 lettera)</w:t>
            </w:r>
          </w:p>
        </w:tc>
        <w:tc>
          <w:tcPr>
            <w:tcW w:w="1440" w:type="dxa"/>
          </w:tcPr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ABI</w:t>
            </w:r>
          </w:p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(5 cifre)</w:t>
            </w:r>
          </w:p>
        </w:tc>
        <w:tc>
          <w:tcPr>
            <w:tcW w:w="1630" w:type="dxa"/>
          </w:tcPr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CAB</w:t>
            </w:r>
          </w:p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(5 cifre)</w:t>
            </w:r>
          </w:p>
        </w:tc>
        <w:tc>
          <w:tcPr>
            <w:tcW w:w="2510" w:type="dxa"/>
          </w:tcPr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C/C</w:t>
            </w:r>
          </w:p>
          <w:p w:rsidR="00C7247E" w:rsidRPr="00EB5B34" w:rsidRDefault="00C7247E" w:rsidP="00A82837">
            <w:pPr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EB5B34">
              <w:rPr>
                <w:rFonts w:asciiTheme="minorHAnsi" w:hAnsiTheme="minorHAnsi" w:cs="Arial"/>
                <w:color w:val="000000"/>
                <w:sz w:val="18"/>
                <w:szCs w:val="18"/>
              </w:rPr>
              <w:t>(12 cifre)</w:t>
            </w:r>
          </w:p>
        </w:tc>
      </w:tr>
      <w:tr w:rsidR="00C7247E" w:rsidRPr="00EB5B34" w:rsidTr="00A82837">
        <w:trPr>
          <w:trHeight w:val="309"/>
          <w:jc w:val="center"/>
        </w:trPr>
        <w:tc>
          <w:tcPr>
            <w:tcW w:w="720" w:type="dxa"/>
            <w:vMerge/>
          </w:tcPr>
          <w:p w:rsidR="00C7247E" w:rsidRPr="00EB5B34" w:rsidRDefault="00C7247E" w:rsidP="00A82837">
            <w:pPr>
              <w:ind w:right="566"/>
              <w:jc w:val="both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C7247E" w:rsidRPr="00EB5B34" w:rsidRDefault="00C7247E" w:rsidP="00A82837">
            <w:pPr>
              <w:ind w:right="566"/>
              <w:jc w:val="both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C7247E" w:rsidRPr="00EB5B34" w:rsidRDefault="00C7247E" w:rsidP="00A82837">
            <w:pPr>
              <w:jc w:val="both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C7247E" w:rsidRPr="00EB5B34" w:rsidRDefault="00C7247E" w:rsidP="00A82837">
            <w:pPr>
              <w:ind w:right="72"/>
              <w:jc w:val="both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47E" w:rsidRPr="00EB5B34" w:rsidRDefault="00C7247E" w:rsidP="00A82837">
            <w:pPr>
              <w:ind w:right="2"/>
              <w:jc w:val="both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</w:tcPr>
          <w:p w:rsidR="00C7247E" w:rsidRPr="00EB5B34" w:rsidRDefault="00C7247E" w:rsidP="00A82837">
            <w:pPr>
              <w:jc w:val="both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10" w:type="dxa"/>
          </w:tcPr>
          <w:p w:rsidR="00C7247E" w:rsidRPr="00EB5B34" w:rsidRDefault="00C7247E" w:rsidP="00A82837">
            <w:pPr>
              <w:jc w:val="both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</w:tr>
    </w:tbl>
    <w:p w:rsidR="00C7247E" w:rsidRPr="00EB5B34" w:rsidRDefault="00C7247E" w:rsidP="00C7247E">
      <w:pPr>
        <w:jc w:val="both"/>
        <w:rPr>
          <w:rFonts w:asciiTheme="minorHAnsi" w:hAnsiTheme="minorHAnsi" w:cs="Arial"/>
          <w:sz w:val="20"/>
          <w:szCs w:val="20"/>
        </w:rPr>
      </w:pPr>
    </w:p>
    <w:p w:rsidR="00C7247E" w:rsidRPr="00EB5B34" w:rsidRDefault="00C7247E" w:rsidP="00C7247E">
      <w:pPr>
        <w:jc w:val="both"/>
        <w:rPr>
          <w:rFonts w:asciiTheme="minorHAnsi" w:hAnsiTheme="minorHAnsi" w:cs="Arial"/>
          <w:sz w:val="20"/>
          <w:szCs w:val="20"/>
        </w:rPr>
      </w:pPr>
      <w:r w:rsidRPr="00EB5B34">
        <w:rPr>
          <w:rFonts w:asciiTheme="minorHAnsi" w:hAnsiTheme="minorHAnsi" w:cs="Arial"/>
          <w:sz w:val="20"/>
          <w:szCs w:val="20"/>
        </w:rPr>
        <w:t>Banca:</w:t>
      </w:r>
      <w:r w:rsidRPr="00EB5B34">
        <w:rPr>
          <w:rFonts w:asciiTheme="minorHAnsi" w:hAnsiTheme="minorHAnsi" w:cs="Arial"/>
          <w:sz w:val="20"/>
          <w:szCs w:val="20"/>
        </w:rPr>
        <w:tab/>
      </w:r>
      <w:r w:rsidRPr="00EB5B34">
        <w:rPr>
          <w:rFonts w:asciiTheme="minorHAnsi" w:hAnsiTheme="minorHAnsi" w:cs="Arial"/>
          <w:sz w:val="20"/>
          <w:szCs w:val="20"/>
        </w:rPr>
        <w:tab/>
      </w:r>
      <w:r w:rsidRPr="00EB5B34">
        <w:rPr>
          <w:rFonts w:asciiTheme="minorHAnsi" w:hAnsiTheme="minorHAnsi" w:cs="Arial"/>
          <w:sz w:val="20"/>
          <w:szCs w:val="20"/>
        </w:rPr>
        <w:tab/>
        <w:t>_________________________</w:t>
      </w:r>
    </w:p>
    <w:p w:rsidR="00C7247E" w:rsidRPr="00EB5B34" w:rsidRDefault="00C7247E" w:rsidP="00C7247E">
      <w:pPr>
        <w:jc w:val="both"/>
        <w:rPr>
          <w:rFonts w:asciiTheme="minorHAnsi" w:hAnsiTheme="minorHAnsi" w:cs="Arial"/>
          <w:sz w:val="20"/>
          <w:szCs w:val="20"/>
        </w:rPr>
      </w:pPr>
      <w:r w:rsidRPr="00EB5B34">
        <w:rPr>
          <w:rFonts w:asciiTheme="minorHAnsi" w:hAnsiTheme="minorHAnsi" w:cs="Arial"/>
          <w:sz w:val="20"/>
          <w:szCs w:val="20"/>
        </w:rPr>
        <w:t>Filiale/Agenzia di:</w:t>
      </w:r>
      <w:r w:rsidRPr="00EB5B34">
        <w:rPr>
          <w:rFonts w:asciiTheme="minorHAnsi" w:hAnsiTheme="minorHAnsi" w:cs="Arial"/>
          <w:sz w:val="20"/>
          <w:szCs w:val="20"/>
        </w:rPr>
        <w:tab/>
        <w:t>_________________________</w:t>
      </w:r>
    </w:p>
    <w:p w:rsidR="002B7389" w:rsidRPr="00EB5B34" w:rsidRDefault="002B7389" w:rsidP="002B7389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p w:rsidR="00794BEA" w:rsidRPr="00EB5B34" w:rsidRDefault="00794BEA" w:rsidP="002B7389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EB5B34">
        <w:rPr>
          <w:rFonts w:asciiTheme="minorHAnsi" w:hAnsiTheme="minorHAnsi" w:cs="Arial"/>
          <w:color w:val="000000"/>
          <w:sz w:val="20"/>
          <w:szCs w:val="20"/>
        </w:rPr>
        <w:t>Il suddetto conto, a valere sul quale sarà erogata l’agevolazione</w:t>
      </w:r>
      <w:r w:rsidR="00B037AE" w:rsidRPr="00EB5B34">
        <w:rPr>
          <w:rFonts w:asciiTheme="minorHAnsi" w:hAnsiTheme="minorHAnsi" w:cs="Arial"/>
          <w:color w:val="000000"/>
          <w:sz w:val="20"/>
          <w:szCs w:val="20"/>
        </w:rPr>
        <w:t xml:space="preserve"> per la realizzazione del programma di investimento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, una volta avvenuti per ogni singola richiesta di erogazione i controlli di cui </w:t>
      </w:r>
      <w:r w:rsidR="00192D49" w:rsidRPr="00EB5B34">
        <w:rPr>
          <w:rFonts w:asciiTheme="minorHAnsi" w:hAnsiTheme="minorHAnsi" w:cs="Arial"/>
          <w:color w:val="000000"/>
          <w:sz w:val="20"/>
          <w:szCs w:val="20"/>
        </w:rPr>
        <w:t xml:space="preserve">ai punti 6 e 7 </w:t>
      </w:r>
      <w:r w:rsidR="0058324D" w:rsidRPr="00EB5B34">
        <w:rPr>
          <w:rFonts w:asciiTheme="minorHAnsi" w:hAnsiTheme="minorHAnsi" w:cs="Arial"/>
          <w:color w:val="000000"/>
          <w:sz w:val="20"/>
          <w:szCs w:val="20"/>
        </w:rPr>
        <w:t xml:space="preserve">della </w:t>
      </w:r>
      <w:r w:rsidR="00192D49" w:rsidRPr="00EB5B34">
        <w:rPr>
          <w:rFonts w:asciiTheme="minorHAnsi" w:hAnsiTheme="minorHAnsi" w:cs="Arial"/>
          <w:color w:val="000000"/>
          <w:sz w:val="20"/>
          <w:szCs w:val="20"/>
        </w:rPr>
        <w:t xml:space="preserve">Direttiva Operativa n. 55 del 20/07/2016 </w:t>
      </w:r>
      <w:r w:rsidR="00C7247E" w:rsidRPr="00EB5B34">
        <w:rPr>
          <w:rFonts w:asciiTheme="minorHAnsi" w:hAnsiTheme="minorHAnsi" w:cs="Arial"/>
          <w:color w:val="000000"/>
          <w:sz w:val="20"/>
          <w:szCs w:val="20"/>
        </w:rPr>
        <w:t xml:space="preserve"> e</w:t>
      </w:r>
      <w:r w:rsidR="00985027" w:rsidRPr="00EB5B34">
        <w:rPr>
          <w:rFonts w:asciiTheme="minorHAnsi" w:hAnsiTheme="minorHAnsi" w:cs="Arial"/>
          <w:color w:val="000000"/>
          <w:sz w:val="20"/>
          <w:szCs w:val="20"/>
        </w:rPr>
        <w:t xml:space="preserve"> n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on potrà essere in alcun modo oggetto di modificazioni, nella sua natura e nelle sue modalità di funzionamento, senza il preventivo consenso scritto della Banca, da </w:t>
      </w:r>
      <w:proofErr w:type="spellStart"/>
      <w:r w:rsidRPr="00EB5B34">
        <w:rPr>
          <w:rFonts w:asciiTheme="minorHAnsi" w:hAnsiTheme="minorHAnsi" w:cs="Arial"/>
          <w:color w:val="000000"/>
          <w:sz w:val="20"/>
          <w:szCs w:val="20"/>
        </w:rPr>
        <w:t>notificarVi</w:t>
      </w:r>
      <w:proofErr w:type="spellEnd"/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 a mezzo raccomandata, e fintanto che non sia avvenuta l’integrale erogazione dell’agevolazione</w:t>
      </w:r>
      <w:r w:rsidR="00C7247E" w:rsidRPr="00EB5B34">
        <w:rPr>
          <w:rFonts w:asciiTheme="minorHAnsi" w:hAnsiTheme="minorHAnsi" w:cs="Arial"/>
          <w:color w:val="000000"/>
          <w:sz w:val="20"/>
          <w:szCs w:val="20"/>
        </w:rPr>
        <w:t xml:space="preserve"> per la realizzazione del programma di investimento</w:t>
      </w:r>
      <w:r w:rsidRPr="00EB5B34">
        <w:rPr>
          <w:rFonts w:asciiTheme="minorHAnsi" w:hAnsiTheme="minorHAnsi" w:cs="Arial"/>
          <w:color w:val="000000"/>
          <w:sz w:val="20"/>
          <w:szCs w:val="20"/>
        </w:rPr>
        <w:t xml:space="preserve">. </w:t>
      </w:r>
    </w:p>
    <w:p w:rsidR="00C7247E" w:rsidRPr="00EB5B34" w:rsidRDefault="00C7247E" w:rsidP="002B7389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p w:rsidR="00EB5B34" w:rsidRDefault="0076384C" w:rsidP="00EB5B34">
      <w:pPr>
        <w:ind w:left="5664" w:firstLine="708"/>
        <w:jc w:val="both"/>
        <w:rPr>
          <w:rFonts w:asciiTheme="minorHAnsi" w:hAnsiTheme="minorHAnsi" w:cs="Arial"/>
          <w:sz w:val="18"/>
          <w:szCs w:val="18"/>
        </w:rPr>
      </w:pPr>
      <w:r w:rsidRPr="00EB5B34">
        <w:rPr>
          <w:rFonts w:asciiTheme="minorHAnsi" w:hAnsiTheme="minorHAnsi" w:cs="Arial"/>
          <w:sz w:val="18"/>
          <w:szCs w:val="18"/>
        </w:rPr>
        <w:t xml:space="preserve">                   </w:t>
      </w:r>
    </w:p>
    <w:p w:rsidR="002370AD" w:rsidRDefault="002370AD" w:rsidP="00EB5B34">
      <w:pPr>
        <w:ind w:left="6372" w:firstLine="708"/>
        <w:jc w:val="both"/>
        <w:rPr>
          <w:rFonts w:ascii="Calibri" w:hAnsi="Calibri" w:cs="Arial"/>
          <w:b/>
          <w:sz w:val="20"/>
          <w:szCs w:val="20"/>
        </w:rPr>
      </w:pPr>
    </w:p>
    <w:p w:rsidR="00EB5B34" w:rsidRPr="002370AD" w:rsidRDefault="00EB5B34" w:rsidP="00EB5B34">
      <w:pPr>
        <w:ind w:left="6372" w:firstLine="708"/>
        <w:jc w:val="both"/>
        <w:rPr>
          <w:rFonts w:ascii="Calibri" w:hAnsi="Calibri" w:cs="Arial"/>
          <w:b/>
          <w:sz w:val="20"/>
          <w:szCs w:val="20"/>
        </w:rPr>
      </w:pPr>
      <w:bookmarkStart w:id="0" w:name="_GoBack"/>
      <w:bookmarkEnd w:id="0"/>
      <w:r w:rsidRPr="002370AD">
        <w:rPr>
          <w:rFonts w:ascii="Calibri" w:hAnsi="Calibri" w:cs="Arial"/>
          <w:b/>
          <w:sz w:val="20"/>
          <w:szCs w:val="20"/>
        </w:rPr>
        <w:t xml:space="preserve">Firma digitale </w:t>
      </w:r>
    </w:p>
    <w:p w:rsidR="00EB5B34" w:rsidRDefault="00EB5B34" w:rsidP="00EB5B34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:rsidR="00EB5B34" w:rsidRDefault="00EB5B34" w:rsidP="00EB5B34">
      <w:pPr>
        <w:jc w:val="both"/>
        <w:rPr>
          <w:rFonts w:ascii="Calibri" w:hAnsi="Calibri" w:cs="Arial"/>
          <w:sz w:val="20"/>
          <w:szCs w:val="20"/>
        </w:rPr>
      </w:pPr>
    </w:p>
    <w:p w:rsidR="00EB5B34" w:rsidRDefault="00EB5B34" w:rsidP="00EB5B34">
      <w:pPr>
        <w:jc w:val="both"/>
        <w:rPr>
          <w:rFonts w:ascii="Calibri" w:hAnsi="Calibri" w:cs="Arial"/>
          <w:sz w:val="20"/>
          <w:szCs w:val="20"/>
        </w:rPr>
      </w:pPr>
    </w:p>
    <w:p w:rsidR="00EB5B34" w:rsidRDefault="00EB5B34" w:rsidP="00EB5B34">
      <w:pPr>
        <w:jc w:val="both"/>
        <w:rPr>
          <w:rFonts w:ascii="Calibri" w:hAnsi="Calibri" w:cs="Arial"/>
          <w:sz w:val="20"/>
          <w:szCs w:val="20"/>
        </w:rPr>
      </w:pPr>
    </w:p>
    <w:p w:rsidR="00EB5B34" w:rsidRPr="00771B31" w:rsidRDefault="00EB5B34" w:rsidP="00EB5B34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9D7A42">
        <w:rPr>
          <w:rFonts w:ascii="Calibri" w:hAnsi="Calibri" w:cs="Arial"/>
          <w:sz w:val="20"/>
          <w:szCs w:val="20"/>
        </w:rPr>
        <w:t>D.Lgs.</w:t>
      </w:r>
      <w:proofErr w:type="spellEnd"/>
      <w:r w:rsidRPr="009D7A42">
        <w:rPr>
          <w:rFonts w:ascii="Calibri" w:hAnsi="Calibri" w:cs="Arial"/>
          <w:sz w:val="20"/>
          <w:szCs w:val="20"/>
        </w:rPr>
        <w:t xml:space="preserve">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:rsidR="0076384C" w:rsidRPr="00EB5B34" w:rsidRDefault="0076384C" w:rsidP="00EB5B34">
      <w:pPr>
        <w:tabs>
          <w:tab w:val="left" w:pos="5529"/>
          <w:tab w:val="left" w:pos="6521"/>
        </w:tabs>
        <w:jc w:val="both"/>
        <w:rPr>
          <w:rFonts w:asciiTheme="minorHAnsi" w:hAnsiTheme="minorHAnsi" w:cs="Arial"/>
          <w:sz w:val="16"/>
          <w:szCs w:val="16"/>
        </w:rPr>
      </w:pPr>
    </w:p>
    <w:p w:rsidR="0076384C" w:rsidRPr="00EB5B34" w:rsidRDefault="0076384C" w:rsidP="0076384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:rsidR="0076384C" w:rsidRPr="00EB5B34" w:rsidRDefault="0076384C" w:rsidP="0076384C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sectPr w:rsidR="0076384C" w:rsidRPr="00EB5B34" w:rsidSect="004F7D22">
      <w:headerReference w:type="default" r:id="rId9"/>
      <w:headerReference w:type="first" r:id="rId10"/>
      <w:pgSz w:w="11906" w:h="16838"/>
      <w:pgMar w:top="426" w:right="720" w:bottom="426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F5C" w:rsidRDefault="002C7F5C" w:rsidP="00E91ADC">
      <w:r>
        <w:separator/>
      </w:r>
    </w:p>
  </w:endnote>
  <w:endnote w:type="continuationSeparator" w:id="0">
    <w:p w:rsidR="002C7F5C" w:rsidRDefault="002C7F5C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F5C" w:rsidRDefault="002C7F5C" w:rsidP="00E91ADC">
      <w:r>
        <w:separator/>
      </w:r>
    </w:p>
  </w:footnote>
  <w:footnote w:type="continuationSeparator" w:id="0">
    <w:p w:rsidR="002C7F5C" w:rsidRDefault="002C7F5C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9AB" w:rsidRDefault="001D69AB">
    <w:pPr>
      <w:pStyle w:val="Intestazione"/>
    </w:pPr>
  </w:p>
  <w:p w:rsidR="000078BE" w:rsidRDefault="000078B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9AB" w:rsidRPr="00FC4F1C" w:rsidRDefault="005A6C0B" w:rsidP="005A6C0B">
    <w:pPr>
      <w:pStyle w:val="Intestazione"/>
      <w:jc w:val="both"/>
      <w:rPr>
        <w:rFonts w:ascii="Arial" w:hAnsi="Arial" w:cs="Arial"/>
        <w:sz w:val="22"/>
        <w:szCs w:val="22"/>
      </w:rPr>
    </w:pPr>
    <w:r w:rsidRPr="005A6C0B">
      <w:rPr>
        <w:sz w:val="22"/>
        <w:szCs w:val="22"/>
      </w:rPr>
      <w:tab/>
    </w:r>
    <w:r w:rsidRPr="005A6C0B">
      <w:rPr>
        <w:sz w:val="22"/>
        <w:szCs w:val="22"/>
      </w:rPr>
      <w:tab/>
      <w:t xml:space="preserve">                                     </w:t>
    </w:r>
    <w:r w:rsidR="00413C8F" w:rsidRPr="007B4169">
      <w:rPr>
        <w:rFonts w:ascii="Calibri" w:hAnsi="Calibri"/>
      </w:rPr>
      <w:t xml:space="preserve">                                     </w:t>
    </w:r>
    <w:r w:rsidR="00413C8F">
      <w:rPr>
        <w:rFonts w:ascii="Calibri" w:hAnsi="Calibri" w:cs="Arial"/>
        <w:b/>
      </w:rPr>
      <w:t>ICXXXXXXXX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5B06399"/>
    <w:multiLevelType w:val="hybridMultilevel"/>
    <w:tmpl w:val="CD26D7E0"/>
    <w:lvl w:ilvl="0" w:tplc="2750A98C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>
    <w:nsid w:val="0C4262FC"/>
    <w:multiLevelType w:val="hybridMultilevel"/>
    <w:tmpl w:val="3AE48DFA"/>
    <w:lvl w:ilvl="0" w:tplc="BCB631CC"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2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9001C9"/>
    <w:multiLevelType w:val="hybridMultilevel"/>
    <w:tmpl w:val="372CE0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5F7940"/>
    <w:multiLevelType w:val="hybridMultilevel"/>
    <w:tmpl w:val="CD00FCB8"/>
    <w:lvl w:ilvl="0" w:tplc="04100017">
      <w:start w:val="1"/>
      <w:numFmt w:val="lowerLetter"/>
      <w:lvlText w:val="%1)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8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1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3B464A"/>
    <w:multiLevelType w:val="hybridMultilevel"/>
    <w:tmpl w:val="47388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0945B20"/>
    <w:multiLevelType w:val="hybridMultilevel"/>
    <w:tmpl w:val="D1EA9F3E"/>
    <w:lvl w:ilvl="0" w:tplc="BCB631C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71BB634C"/>
    <w:multiLevelType w:val="hybridMultilevel"/>
    <w:tmpl w:val="0EC63AE0"/>
    <w:lvl w:ilvl="0" w:tplc="04100011">
      <w:start w:val="1"/>
      <w:numFmt w:val="decimal"/>
      <w:lvlText w:val="%1)"/>
      <w:lvlJc w:val="left"/>
      <w:pPr>
        <w:ind w:left="2857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7" w:hanging="360"/>
      </w:pPr>
      <w:rPr>
        <w:rFonts w:ascii="Wingdings" w:hAnsi="Wingdings" w:hint="default"/>
      </w:rPr>
    </w:lvl>
  </w:abstractNum>
  <w:abstractNum w:abstractNumId="3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31">
    <w:nsid w:val="7BBD58F4"/>
    <w:multiLevelType w:val="hybridMultilevel"/>
    <w:tmpl w:val="1DE6415C"/>
    <w:lvl w:ilvl="0" w:tplc="E21832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C03C6E"/>
    <w:multiLevelType w:val="hybridMultilevel"/>
    <w:tmpl w:val="F9E8C1D4"/>
    <w:lvl w:ilvl="0" w:tplc="BCB631CC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1"/>
  </w:num>
  <w:num w:numId="8">
    <w:abstractNumId w:val="20"/>
  </w:num>
  <w:num w:numId="9">
    <w:abstractNumId w:val="19"/>
  </w:num>
  <w:num w:numId="10">
    <w:abstractNumId w:val="30"/>
  </w:num>
  <w:num w:numId="11">
    <w:abstractNumId w:val="6"/>
  </w:num>
  <w:num w:numId="12">
    <w:abstractNumId w:val="10"/>
  </w:num>
  <w:num w:numId="13">
    <w:abstractNumId w:val="33"/>
  </w:num>
  <w:num w:numId="14">
    <w:abstractNumId w:val="8"/>
  </w:num>
  <w:num w:numId="15">
    <w:abstractNumId w:val="15"/>
  </w:num>
  <w:num w:numId="16">
    <w:abstractNumId w:val="9"/>
  </w:num>
  <w:num w:numId="17">
    <w:abstractNumId w:val="12"/>
  </w:num>
  <w:num w:numId="18">
    <w:abstractNumId w:val="18"/>
  </w:num>
  <w:num w:numId="19">
    <w:abstractNumId w:val="23"/>
  </w:num>
  <w:num w:numId="20">
    <w:abstractNumId w:val="27"/>
  </w:num>
  <w:num w:numId="21">
    <w:abstractNumId w:val="26"/>
  </w:num>
  <w:num w:numId="22">
    <w:abstractNumId w:val="24"/>
  </w:num>
  <w:num w:numId="23">
    <w:abstractNumId w:val="22"/>
  </w:num>
  <w:num w:numId="24">
    <w:abstractNumId w:val="13"/>
  </w:num>
  <w:num w:numId="25">
    <w:abstractNumId w:val="29"/>
  </w:num>
  <w:num w:numId="26">
    <w:abstractNumId w:val="5"/>
  </w:num>
  <w:num w:numId="27">
    <w:abstractNumId w:val="31"/>
  </w:num>
  <w:num w:numId="28">
    <w:abstractNumId w:val="28"/>
  </w:num>
  <w:num w:numId="29">
    <w:abstractNumId w:val="25"/>
  </w:num>
  <w:num w:numId="30">
    <w:abstractNumId w:val="14"/>
  </w:num>
  <w:num w:numId="31">
    <w:abstractNumId w:val="16"/>
  </w:num>
  <w:num w:numId="32">
    <w:abstractNumId w:val="17"/>
  </w:num>
  <w:num w:numId="33">
    <w:abstractNumId w:val="7"/>
  </w:num>
  <w:num w:numId="34">
    <w:abstractNumId w:val="32"/>
  </w:num>
  <w:num w:numId="3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C8F"/>
    <w:rsid w:val="000037A6"/>
    <w:rsid w:val="000078BE"/>
    <w:rsid w:val="000273A7"/>
    <w:rsid w:val="00032D4B"/>
    <w:rsid w:val="00033D97"/>
    <w:rsid w:val="00034275"/>
    <w:rsid w:val="00040D5F"/>
    <w:rsid w:val="00060D12"/>
    <w:rsid w:val="00072369"/>
    <w:rsid w:val="00080241"/>
    <w:rsid w:val="000862E6"/>
    <w:rsid w:val="0009041C"/>
    <w:rsid w:val="000928E4"/>
    <w:rsid w:val="0009569B"/>
    <w:rsid w:val="000B1737"/>
    <w:rsid w:val="000B756A"/>
    <w:rsid w:val="000B7BEE"/>
    <w:rsid w:val="000C6630"/>
    <w:rsid w:val="000D01C3"/>
    <w:rsid w:val="00101DC3"/>
    <w:rsid w:val="00105063"/>
    <w:rsid w:val="00107769"/>
    <w:rsid w:val="0012274C"/>
    <w:rsid w:val="00137AE9"/>
    <w:rsid w:val="00143517"/>
    <w:rsid w:val="00146761"/>
    <w:rsid w:val="0014741D"/>
    <w:rsid w:val="00152E7F"/>
    <w:rsid w:val="0015378B"/>
    <w:rsid w:val="00154799"/>
    <w:rsid w:val="001550AB"/>
    <w:rsid w:val="00170154"/>
    <w:rsid w:val="0019124C"/>
    <w:rsid w:val="00192D49"/>
    <w:rsid w:val="001C4923"/>
    <w:rsid w:val="001D69AB"/>
    <w:rsid w:val="001D6EB1"/>
    <w:rsid w:val="001E4C8C"/>
    <w:rsid w:val="00211E81"/>
    <w:rsid w:val="00214106"/>
    <w:rsid w:val="0022011C"/>
    <w:rsid w:val="002250A5"/>
    <w:rsid w:val="00225B0A"/>
    <w:rsid w:val="002370AD"/>
    <w:rsid w:val="00241F19"/>
    <w:rsid w:val="00244208"/>
    <w:rsid w:val="00250CB0"/>
    <w:rsid w:val="00290D76"/>
    <w:rsid w:val="00294388"/>
    <w:rsid w:val="002B119B"/>
    <w:rsid w:val="002B1350"/>
    <w:rsid w:val="002B27F7"/>
    <w:rsid w:val="002B3FB9"/>
    <w:rsid w:val="002B7389"/>
    <w:rsid w:val="002C0953"/>
    <w:rsid w:val="002C7F5C"/>
    <w:rsid w:val="002D0600"/>
    <w:rsid w:val="002D6275"/>
    <w:rsid w:val="002D67F9"/>
    <w:rsid w:val="002E346A"/>
    <w:rsid w:val="00315225"/>
    <w:rsid w:val="00346347"/>
    <w:rsid w:val="0035590D"/>
    <w:rsid w:val="00364B9C"/>
    <w:rsid w:val="003711E6"/>
    <w:rsid w:val="00387BE1"/>
    <w:rsid w:val="003906F1"/>
    <w:rsid w:val="003927F4"/>
    <w:rsid w:val="00393D5D"/>
    <w:rsid w:val="003946A9"/>
    <w:rsid w:val="00397D9D"/>
    <w:rsid w:val="003A00D3"/>
    <w:rsid w:val="003A1796"/>
    <w:rsid w:val="003B11A4"/>
    <w:rsid w:val="003B63E5"/>
    <w:rsid w:val="003C08EC"/>
    <w:rsid w:val="003C4A0E"/>
    <w:rsid w:val="003D6400"/>
    <w:rsid w:val="00402AA9"/>
    <w:rsid w:val="00402D7D"/>
    <w:rsid w:val="00413C8F"/>
    <w:rsid w:val="00424E93"/>
    <w:rsid w:val="004270AA"/>
    <w:rsid w:val="004331D9"/>
    <w:rsid w:val="0044035E"/>
    <w:rsid w:val="004444CE"/>
    <w:rsid w:val="00453AA7"/>
    <w:rsid w:val="004576A5"/>
    <w:rsid w:val="00472C36"/>
    <w:rsid w:val="00474AA1"/>
    <w:rsid w:val="00483EC6"/>
    <w:rsid w:val="00496516"/>
    <w:rsid w:val="004A15F2"/>
    <w:rsid w:val="004A5F6F"/>
    <w:rsid w:val="004C3AB3"/>
    <w:rsid w:val="004C5808"/>
    <w:rsid w:val="004C5997"/>
    <w:rsid w:val="004D04C5"/>
    <w:rsid w:val="004F7D22"/>
    <w:rsid w:val="00512179"/>
    <w:rsid w:val="00514CBF"/>
    <w:rsid w:val="005310FD"/>
    <w:rsid w:val="0055004A"/>
    <w:rsid w:val="00561146"/>
    <w:rsid w:val="00563242"/>
    <w:rsid w:val="00563536"/>
    <w:rsid w:val="005659A8"/>
    <w:rsid w:val="005679D4"/>
    <w:rsid w:val="00567F74"/>
    <w:rsid w:val="0058324D"/>
    <w:rsid w:val="005A102D"/>
    <w:rsid w:val="005A56DA"/>
    <w:rsid w:val="005A6C0B"/>
    <w:rsid w:val="005A6D43"/>
    <w:rsid w:val="005F6605"/>
    <w:rsid w:val="005F704D"/>
    <w:rsid w:val="006035A5"/>
    <w:rsid w:val="00603C31"/>
    <w:rsid w:val="00604C04"/>
    <w:rsid w:val="00611AA3"/>
    <w:rsid w:val="006308E9"/>
    <w:rsid w:val="006372B3"/>
    <w:rsid w:val="00643A1A"/>
    <w:rsid w:val="006447AC"/>
    <w:rsid w:val="00645C2D"/>
    <w:rsid w:val="00652E9C"/>
    <w:rsid w:val="00654A6B"/>
    <w:rsid w:val="006609E3"/>
    <w:rsid w:val="0066271D"/>
    <w:rsid w:val="00676311"/>
    <w:rsid w:val="006823ED"/>
    <w:rsid w:val="00694B82"/>
    <w:rsid w:val="00695704"/>
    <w:rsid w:val="006A1F34"/>
    <w:rsid w:val="006B1D32"/>
    <w:rsid w:val="006C0ABB"/>
    <w:rsid w:val="006D60A9"/>
    <w:rsid w:val="0070216C"/>
    <w:rsid w:val="007220FA"/>
    <w:rsid w:val="007243B1"/>
    <w:rsid w:val="00725E20"/>
    <w:rsid w:val="007503F9"/>
    <w:rsid w:val="00751F3C"/>
    <w:rsid w:val="0075638D"/>
    <w:rsid w:val="0076384C"/>
    <w:rsid w:val="007667BF"/>
    <w:rsid w:val="00770EFB"/>
    <w:rsid w:val="007810A1"/>
    <w:rsid w:val="00790497"/>
    <w:rsid w:val="00794BEA"/>
    <w:rsid w:val="007A2BC9"/>
    <w:rsid w:val="007C09A0"/>
    <w:rsid w:val="007D0C85"/>
    <w:rsid w:val="007E0121"/>
    <w:rsid w:val="007E0718"/>
    <w:rsid w:val="007E45D0"/>
    <w:rsid w:val="007F24F6"/>
    <w:rsid w:val="007F3AE1"/>
    <w:rsid w:val="007F49CD"/>
    <w:rsid w:val="008015FE"/>
    <w:rsid w:val="00807C23"/>
    <w:rsid w:val="00814F3A"/>
    <w:rsid w:val="00815CEC"/>
    <w:rsid w:val="00824232"/>
    <w:rsid w:val="008309AB"/>
    <w:rsid w:val="00835398"/>
    <w:rsid w:val="008414BB"/>
    <w:rsid w:val="00853A81"/>
    <w:rsid w:val="00854150"/>
    <w:rsid w:val="00866862"/>
    <w:rsid w:val="00871920"/>
    <w:rsid w:val="00874BBF"/>
    <w:rsid w:val="008B2E29"/>
    <w:rsid w:val="008B6CB8"/>
    <w:rsid w:val="008C0501"/>
    <w:rsid w:val="008F287E"/>
    <w:rsid w:val="00903BAA"/>
    <w:rsid w:val="00904CD1"/>
    <w:rsid w:val="00906738"/>
    <w:rsid w:val="00910E45"/>
    <w:rsid w:val="00912BE8"/>
    <w:rsid w:val="00927FDB"/>
    <w:rsid w:val="009346CF"/>
    <w:rsid w:val="00957B59"/>
    <w:rsid w:val="00962AC9"/>
    <w:rsid w:val="00973D3A"/>
    <w:rsid w:val="00985027"/>
    <w:rsid w:val="009872C4"/>
    <w:rsid w:val="009910BB"/>
    <w:rsid w:val="00993D79"/>
    <w:rsid w:val="009A5104"/>
    <w:rsid w:val="009D5C9B"/>
    <w:rsid w:val="009E7358"/>
    <w:rsid w:val="00A353E3"/>
    <w:rsid w:val="00A403DA"/>
    <w:rsid w:val="00A46C36"/>
    <w:rsid w:val="00A5108D"/>
    <w:rsid w:val="00A532C4"/>
    <w:rsid w:val="00A60296"/>
    <w:rsid w:val="00A67425"/>
    <w:rsid w:val="00A67A4E"/>
    <w:rsid w:val="00A752F3"/>
    <w:rsid w:val="00A7642F"/>
    <w:rsid w:val="00A82837"/>
    <w:rsid w:val="00A82C16"/>
    <w:rsid w:val="00A865E9"/>
    <w:rsid w:val="00AB13D5"/>
    <w:rsid w:val="00AB421E"/>
    <w:rsid w:val="00AE1F65"/>
    <w:rsid w:val="00AF3963"/>
    <w:rsid w:val="00AF5F1C"/>
    <w:rsid w:val="00AF60E8"/>
    <w:rsid w:val="00AF69E3"/>
    <w:rsid w:val="00B037AE"/>
    <w:rsid w:val="00B10D10"/>
    <w:rsid w:val="00B175E3"/>
    <w:rsid w:val="00B246CD"/>
    <w:rsid w:val="00B37243"/>
    <w:rsid w:val="00B43583"/>
    <w:rsid w:val="00B4696B"/>
    <w:rsid w:val="00B56894"/>
    <w:rsid w:val="00B61414"/>
    <w:rsid w:val="00B6619E"/>
    <w:rsid w:val="00B664CB"/>
    <w:rsid w:val="00B753F0"/>
    <w:rsid w:val="00B776D2"/>
    <w:rsid w:val="00BA40B0"/>
    <w:rsid w:val="00BB5812"/>
    <w:rsid w:val="00BC3355"/>
    <w:rsid w:val="00BD2C4F"/>
    <w:rsid w:val="00BD70A1"/>
    <w:rsid w:val="00BE1898"/>
    <w:rsid w:val="00C05E50"/>
    <w:rsid w:val="00C12C26"/>
    <w:rsid w:val="00C46607"/>
    <w:rsid w:val="00C46C63"/>
    <w:rsid w:val="00C54156"/>
    <w:rsid w:val="00C54193"/>
    <w:rsid w:val="00C63316"/>
    <w:rsid w:val="00C64F88"/>
    <w:rsid w:val="00C66514"/>
    <w:rsid w:val="00C6702F"/>
    <w:rsid w:val="00C7247E"/>
    <w:rsid w:val="00C8342A"/>
    <w:rsid w:val="00CB4C28"/>
    <w:rsid w:val="00CB4E47"/>
    <w:rsid w:val="00CC41DE"/>
    <w:rsid w:val="00CD2214"/>
    <w:rsid w:val="00CD34E4"/>
    <w:rsid w:val="00CD7C40"/>
    <w:rsid w:val="00CE65C1"/>
    <w:rsid w:val="00CF0E1F"/>
    <w:rsid w:val="00D11EB0"/>
    <w:rsid w:val="00D1353E"/>
    <w:rsid w:val="00D51062"/>
    <w:rsid w:val="00D55615"/>
    <w:rsid w:val="00D56CA6"/>
    <w:rsid w:val="00D61976"/>
    <w:rsid w:val="00D737B1"/>
    <w:rsid w:val="00DA16C5"/>
    <w:rsid w:val="00DA17FE"/>
    <w:rsid w:val="00DA23B6"/>
    <w:rsid w:val="00DB4168"/>
    <w:rsid w:val="00DB43BF"/>
    <w:rsid w:val="00DB5AE9"/>
    <w:rsid w:val="00DB6F0E"/>
    <w:rsid w:val="00DC6AE6"/>
    <w:rsid w:val="00DD2459"/>
    <w:rsid w:val="00DD4546"/>
    <w:rsid w:val="00DD618D"/>
    <w:rsid w:val="00DE6D7A"/>
    <w:rsid w:val="00E13D4C"/>
    <w:rsid w:val="00E14FE5"/>
    <w:rsid w:val="00E20F32"/>
    <w:rsid w:val="00E32C7E"/>
    <w:rsid w:val="00E45F8F"/>
    <w:rsid w:val="00E56752"/>
    <w:rsid w:val="00E57F0C"/>
    <w:rsid w:val="00E60A4E"/>
    <w:rsid w:val="00E721A4"/>
    <w:rsid w:val="00E805F2"/>
    <w:rsid w:val="00E82094"/>
    <w:rsid w:val="00E91ADC"/>
    <w:rsid w:val="00EA67AA"/>
    <w:rsid w:val="00EB3E3F"/>
    <w:rsid w:val="00EB5B34"/>
    <w:rsid w:val="00EC5D5A"/>
    <w:rsid w:val="00ED440C"/>
    <w:rsid w:val="00EE5B1E"/>
    <w:rsid w:val="00EF100A"/>
    <w:rsid w:val="00EF1255"/>
    <w:rsid w:val="00EF288E"/>
    <w:rsid w:val="00EF3116"/>
    <w:rsid w:val="00F069FE"/>
    <w:rsid w:val="00F47A42"/>
    <w:rsid w:val="00F50529"/>
    <w:rsid w:val="00F5179E"/>
    <w:rsid w:val="00F529D0"/>
    <w:rsid w:val="00F57F1C"/>
    <w:rsid w:val="00F6627E"/>
    <w:rsid w:val="00F73AB7"/>
    <w:rsid w:val="00F87AD7"/>
    <w:rsid w:val="00FA38D2"/>
    <w:rsid w:val="00FA3EC3"/>
    <w:rsid w:val="00FA5A17"/>
    <w:rsid w:val="00FB153E"/>
    <w:rsid w:val="00FB4DB9"/>
    <w:rsid w:val="00FC11C3"/>
    <w:rsid w:val="00FC2706"/>
    <w:rsid w:val="00FC42C9"/>
    <w:rsid w:val="00FC4F1C"/>
    <w:rsid w:val="00FC6909"/>
    <w:rsid w:val="00FD7144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AB3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AB3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napoli\Desktop\MODULISTICA%20ATTUAZIONE%20C%20CREA\SALDO\All.%201a%20comunicazione%20apertura%20conto%20vincola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64213-AD73-4345-841C-0ED84ED93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All. 1a comunicazione apertura conto vincolato</Template>
  <TotalTime>7</TotalTime>
  <Pages>1</Pages>
  <Words>313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creator>Napoli Luigi</dc:creator>
  <cp:lastModifiedBy>Marseglia Massimo</cp:lastModifiedBy>
  <cp:revision>5</cp:revision>
  <cp:lastPrinted>2014-03-05T15:48:00Z</cp:lastPrinted>
  <dcterms:created xsi:type="dcterms:W3CDTF">2017-03-13T07:41:00Z</dcterms:created>
  <dcterms:modified xsi:type="dcterms:W3CDTF">2017-11-07T13:17:00Z</dcterms:modified>
</cp:coreProperties>
</file>